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92" w:rsidRPr="00617B81" w:rsidRDefault="00C42392" w:rsidP="005D26F7">
      <w:pPr>
        <w:pStyle w:val="2"/>
        <w:ind w:left="6300"/>
        <w:rPr>
          <w:spacing w:val="22"/>
          <w:sz w:val="28"/>
          <w:szCs w:val="28"/>
        </w:rPr>
      </w:pPr>
      <w:r w:rsidRPr="00617B81">
        <w:rPr>
          <w:spacing w:val="22"/>
          <w:sz w:val="28"/>
          <w:szCs w:val="28"/>
        </w:rPr>
        <w:t>ЗАТВЕРДЖЕНО</w:t>
      </w:r>
    </w:p>
    <w:p w:rsidR="00C42392" w:rsidRPr="00617B81" w:rsidRDefault="00C42392" w:rsidP="005D26F7">
      <w:pPr>
        <w:pStyle w:val="a3"/>
        <w:keepNext/>
        <w:ind w:left="6300"/>
        <w:rPr>
          <w:sz w:val="28"/>
          <w:szCs w:val="28"/>
        </w:rPr>
      </w:pPr>
      <w:r w:rsidRPr="00617B81">
        <w:rPr>
          <w:sz w:val="28"/>
          <w:szCs w:val="28"/>
        </w:rPr>
        <w:t>Наказ Міністерства охорони здоров’я України</w:t>
      </w:r>
    </w:p>
    <w:p w:rsidR="002D6040" w:rsidRPr="003677F2" w:rsidRDefault="002D6040" w:rsidP="005D26F7">
      <w:pPr>
        <w:keepNext/>
        <w:ind w:left="6300"/>
        <w:rPr>
          <w:sz w:val="28"/>
          <w:szCs w:val="28"/>
        </w:rPr>
      </w:pPr>
      <w:r w:rsidRPr="003677F2">
        <w:rPr>
          <w:sz w:val="28"/>
          <w:szCs w:val="28"/>
        </w:rPr>
        <w:t>12 лютого  2013 року № 109</w:t>
      </w:r>
    </w:p>
    <w:p w:rsidR="00597AFE" w:rsidRPr="003677F2" w:rsidRDefault="00597AFE">
      <w:pPr>
        <w:rPr>
          <w:sz w:val="22"/>
        </w:rPr>
      </w:pPr>
    </w:p>
    <w:p w:rsidR="00597AFE" w:rsidRDefault="00597AFE">
      <w:pPr>
        <w:pStyle w:val="1"/>
      </w:pPr>
      <w:r>
        <w:t>ЗВІТ</w:t>
      </w:r>
      <w:r w:rsidR="008A6C89">
        <w:t>НІСТЬ</w:t>
      </w:r>
    </w:p>
    <w:p w:rsidR="009B6300" w:rsidRDefault="009B6300" w:rsidP="009B6300">
      <w:pPr>
        <w:pStyle w:val="a4"/>
        <w:rPr>
          <w:sz w:val="28"/>
        </w:rPr>
      </w:pPr>
      <w:r>
        <w:rPr>
          <w:sz w:val="28"/>
        </w:rPr>
        <w:t>про кількість</w:t>
      </w:r>
      <w:r w:rsidRPr="000A72AA">
        <w:rPr>
          <w:sz w:val="28"/>
        </w:rPr>
        <w:t xml:space="preserve"> </w:t>
      </w:r>
      <w:r>
        <w:rPr>
          <w:sz w:val="28"/>
        </w:rPr>
        <w:t>одержаних технічних та інших засобів інвалідами, дітьми-інвалідами, які перебувають на обліку, та тих, що зняті з обліку</w:t>
      </w:r>
      <w:r w:rsidR="008F3F8A">
        <w:rPr>
          <w:sz w:val="28"/>
        </w:rPr>
        <w:t>,</w:t>
      </w:r>
    </w:p>
    <w:p w:rsidR="009B6300" w:rsidRDefault="009B6300" w:rsidP="009B6300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за </w:t>
      </w:r>
      <w:r w:rsidR="00AF247E" w:rsidRPr="00AF247E">
        <w:rPr>
          <w:b/>
          <w:bCs/>
          <w:sz w:val="28"/>
          <w:szCs w:val="20"/>
        </w:rPr>
        <w:t>2024</w:t>
      </w:r>
      <w:r>
        <w:rPr>
          <w:sz w:val="28"/>
          <w:szCs w:val="20"/>
        </w:rPr>
        <w:t xml:space="preserve"> </w:t>
      </w:r>
      <w:r>
        <w:rPr>
          <w:b/>
          <w:bCs/>
          <w:sz w:val="28"/>
          <w:szCs w:val="20"/>
        </w:rPr>
        <w:t>рік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>Харківська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>6. Харківський район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 xml:space="preserve">14. Харківська </w:t>
      </w:r>
      <w:proofErr w:type="spellStart"/>
      <w:r w:rsidRPr="00D30AA4">
        <w:rPr>
          <w:bCs/>
        </w:rPr>
        <w:t>мтг</w:t>
      </w:r>
      <w:proofErr w:type="spellEnd"/>
      <w:r w:rsidRPr="00D30AA4">
        <w:rPr>
          <w:bCs/>
        </w:rPr>
        <w:t xml:space="preserve"> (</w:t>
      </w:r>
      <w:proofErr w:type="spellStart"/>
      <w:r w:rsidRPr="00D30AA4">
        <w:rPr>
          <w:bCs/>
        </w:rPr>
        <w:t>м.Харків</w:t>
      </w:r>
      <w:proofErr w:type="spellEnd"/>
      <w:r w:rsidRPr="00D30AA4">
        <w:rPr>
          <w:bCs/>
        </w:rPr>
        <w:t>)</w:t>
      </w:r>
    </w:p>
    <w:p w:rsidR="00DF4F8D" w:rsidRPr="00D30AA4" w:rsidRDefault="00DF4F8D" w:rsidP="00DF4F8D">
      <w:pPr>
        <w:rPr>
          <w:bCs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0"/>
      </w:tblGrid>
      <w:tr w:rsidR="00597AFE">
        <w:trPr>
          <w:trHeight w:val="643"/>
        </w:trPr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Подають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Терміни подання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AFE" w:rsidRPr="001F3F23" w:rsidRDefault="00597AF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2B2F56" w:rsidRPr="00E46992" w:rsidRDefault="002B2F56" w:rsidP="000D111C">
            <w:pPr>
              <w:ind w:right="72"/>
              <w:rPr>
                <w:sz w:val="28"/>
                <w:szCs w:val="28"/>
              </w:rPr>
            </w:pPr>
          </w:p>
          <w:p w:rsidR="00597AFE" w:rsidRPr="003677F2" w:rsidRDefault="002B2F56" w:rsidP="008F3F8A">
            <w:pPr>
              <w:tabs>
                <w:tab w:val="left" w:pos="1080"/>
              </w:tabs>
              <w:spacing w:after="60"/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1</w:t>
            </w:r>
            <w:r w:rsidR="000D111C">
              <w:rPr>
                <w:sz w:val="28"/>
                <w:szCs w:val="28"/>
              </w:rPr>
              <w:t xml:space="preserve">.  Міністерство охорони здоров’я </w:t>
            </w:r>
            <w:r w:rsidR="009346F1" w:rsidRPr="003677F2">
              <w:rPr>
                <w:sz w:val="28"/>
                <w:szCs w:val="28"/>
              </w:rPr>
              <w:t>Автономної Республіки Крим</w:t>
            </w:r>
            <w:r w:rsidR="000D111C">
              <w:rPr>
                <w:sz w:val="28"/>
                <w:szCs w:val="28"/>
              </w:rPr>
              <w:t xml:space="preserve">, </w:t>
            </w:r>
            <w:r w:rsidR="0098247D" w:rsidRPr="005D26F7">
              <w:rPr>
                <w:sz w:val="28"/>
                <w:szCs w:val="28"/>
              </w:rPr>
              <w:t>структурні</w:t>
            </w:r>
            <w:r w:rsidR="000D111C" w:rsidRPr="005D26F7">
              <w:rPr>
                <w:sz w:val="28"/>
                <w:szCs w:val="28"/>
              </w:rPr>
              <w:t xml:space="preserve"> підрозділ</w:t>
            </w:r>
            <w:r w:rsidR="0098247D" w:rsidRPr="005D26F7">
              <w:rPr>
                <w:sz w:val="28"/>
                <w:szCs w:val="28"/>
              </w:rPr>
              <w:t>и</w:t>
            </w:r>
            <w:r w:rsidR="000D111C" w:rsidRPr="005D26F7">
              <w:rPr>
                <w:sz w:val="28"/>
                <w:szCs w:val="28"/>
              </w:rPr>
              <w:t xml:space="preserve"> з питань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охорони здоров</w:t>
            </w:r>
            <w:r w:rsidR="000D111C" w:rsidRPr="005D26F7">
              <w:rPr>
                <w:rFonts w:ascii="Sylfaen" w:hAnsi="Sylfaen"/>
                <w:sz w:val="28"/>
                <w:szCs w:val="28"/>
              </w:rPr>
              <w:t>’</w:t>
            </w:r>
            <w:r w:rsidR="000D111C" w:rsidRPr="005D26F7">
              <w:rPr>
                <w:sz w:val="28"/>
                <w:szCs w:val="28"/>
              </w:rPr>
              <w:t>я обласних</w:t>
            </w:r>
            <w:r w:rsidR="008F3F8A" w:rsidRPr="005D26F7">
              <w:rPr>
                <w:sz w:val="28"/>
                <w:szCs w:val="28"/>
              </w:rPr>
              <w:t xml:space="preserve">, Київської </w:t>
            </w:r>
            <w:r w:rsidR="000D111C" w:rsidRPr="005D26F7">
              <w:rPr>
                <w:sz w:val="28"/>
                <w:szCs w:val="28"/>
              </w:rPr>
              <w:t>та Севастопольської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міських державних адміністрацій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3145A">
              <w:t>–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D111C">
              <w:rPr>
                <w:sz w:val="28"/>
                <w:szCs w:val="28"/>
              </w:rPr>
              <w:t xml:space="preserve">Міністерству охорони </w:t>
            </w:r>
            <w:r w:rsidR="009346F1" w:rsidRPr="003677F2">
              <w:rPr>
                <w:sz w:val="28"/>
                <w:szCs w:val="28"/>
              </w:rPr>
              <w:t>здоров’я України.</w:t>
            </w:r>
          </w:p>
          <w:p w:rsidR="00745916" w:rsidRPr="003677F2" w:rsidRDefault="00745916">
            <w:pPr>
              <w:ind w:right="72"/>
              <w:jc w:val="both"/>
              <w:rPr>
                <w:sz w:val="28"/>
                <w:szCs w:val="28"/>
              </w:rPr>
            </w:pPr>
          </w:p>
          <w:p w:rsidR="009346F1" w:rsidRPr="001E5F58" w:rsidRDefault="00745916">
            <w:pPr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2</w:t>
            </w:r>
            <w:r w:rsidR="009346F1" w:rsidRPr="003677F2">
              <w:rPr>
                <w:sz w:val="28"/>
                <w:szCs w:val="28"/>
              </w:rPr>
              <w:t xml:space="preserve">.  Міністерство охорони здоров’я </w:t>
            </w:r>
            <w:r w:rsidR="008F3F8A">
              <w:rPr>
                <w:sz w:val="28"/>
                <w:szCs w:val="28"/>
              </w:rPr>
              <w:t xml:space="preserve">України </w:t>
            </w:r>
            <w:r w:rsidR="0003145A">
              <w:t>–</w:t>
            </w:r>
            <w:r w:rsidR="009346F1" w:rsidRPr="003677F2">
              <w:rPr>
                <w:sz w:val="28"/>
                <w:szCs w:val="28"/>
              </w:rPr>
              <w:t>Державній службі статистики України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A3A2D" w:rsidRDefault="005A3A2D">
            <w:pPr>
              <w:jc w:val="center"/>
              <w:rPr>
                <w:sz w:val="28"/>
                <w:szCs w:val="28"/>
              </w:rPr>
            </w:pPr>
          </w:p>
          <w:p w:rsidR="008F3F8A" w:rsidRDefault="008F3F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45916">
              <w:rPr>
                <w:sz w:val="28"/>
                <w:szCs w:val="28"/>
              </w:rPr>
              <w:t>о</w:t>
            </w:r>
          </w:p>
          <w:p w:rsidR="001653B6" w:rsidRDefault="00745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 березня</w:t>
            </w: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A0160" w:rsidP="007A01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45916">
              <w:rPr>
                <w:sz w:val="28"/>
                <w:szCs w:val="28"/>
              </w:rPr>
              <w:t xml:space="preserve">до </w:t>
            </w:r>
          </w:p>
          <w:p w:rsidR="001653B6" w:rsidRPr="00E46992" w:rsidRDefault="001653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квітня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2B2F56" w:rsidRPr="001F3F23" w:rsidRDefault="002B2F56" w:rsidP="002B2F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Форма № 37/1</w:t>
            </w:r>
          </w:p>
          <w:p w:rsidR="002B2F56" w:rsidRDefault="002B2F56" w:rsidP="002B2F56">
            <w:pPr>
              <w:jc w:val="center"/>
              <w:rPr>
                <w:sz w:val="28"/>
                <w:szCs w:val="28"/>
              </w:rPr>
            </w:pPr>
            <w:r w:rsidRPr="001F3F23">
              <w:rPr>
                <w:b/>
                <w:bCs/>
                <w:sz w:val="28"/>
                <w:szCs w:val="28"/>
              </w:rPr>
              <w:t>(річна)</w:t>
            </w: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597AFE" w:rsidRPr="001F3F23" w:rsidRDefault="002B2F56">
            <w:pPr>
              <w:jc w:val="center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З</w:t>
            </w:r>
            <w:r w:rsidR="00597AFE" w:rsidRPr="001F3F23">
              <w:rPr>
                <w:caps/>
                <w:sz w:val="28"/>
                <w:szCs w:val="28"/>
              </w:rPr>
              <w:t>атверджено</w:t>
            </w:r>
          </w:p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</w:p>
          <w:p w:rsidR="00597AFE" w:rsidRPr="003677F2" w:rsidRDefault="00597AFE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Наказ МОЗ України</w:t>
            </w:r>
          </w:p>
          <w:p w:rsidR="00597AFE" w:rsidRPr="001F3F23" w:rsidRDefault="00745916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 xml:space="preserve"> 12.02.2013</w:t>
            </w:r>
            <w:r w:rsidR="002D6040" w:rsidRPr="003677F2">
              <w:rPr>
                <w:sz w:val="28"/>
                <w:szCs w:val="28"/>
              </w:rPr>
              <w:t xml:space="preserve"> </w:t>
            </w:r>
            <w:r w:rsidR="00597AFE" w:rsidRPr="003677F2">
              <w:rPr>
                <w:sz w:val="28"/>
                <w:szCs w:val="28"/>
              </w:rPr>
              <w:t>№</w:t>
            </w:r>
            <w:r w:rsidR="008F3F8A">
              <w:rPr>
                <w:sz w:val="28"/>
                <w:szCs w:val="28"/>
              </w:rPr>
              <w:t xml:space="preserve"> </w:t>
            </w:r>
            <w:r w:rsidRPr="003677F2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AD01DD" w:rsidRDefault="00CB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погодженням  з </w:t>
            </w:r>
            <w:proofErr w:type="spellStart"/>
            <w:r>
              <w:rPr>
                <w:sz w:val="28"/>
                <w:szCs w:val="28"/>
              </w:rPr>
              <w:t>Держстатом</w:t>
            </w:r>
            <w:proofErr w:type="spellEnd"/>
            <w:r>
              <w:rPr>
                <w:sz w:val="28"/>
                <w:szCs w:val="28"/>
              </w:rPr>
              <w:t xml:space="preserve"> України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1F3F23" w:rsidRDefault="00597AFE">
            <w:pPr>
              <w:rPr>
                <w:sz w:val="28"/>
                <w:szCs w:val="28"/>
              </w:rPr>
            </w:pPr>
          </w:p>
        </w:tc>
      </w:tr>
    </w:tbl>
    <w:p w:rsidR="001A51DF" w:rsidRDefault="001A51DF"/>
    <w:p w:rsidR="004A2DE0" w:rsidRDefault="004A2DE0"/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2"/>
        <w:gridCol w:w="471"/>
        <w:gridCol w:w="471"/>
        <w:gridCol w:w="471"/>
        <w:gridCol w:w="471"/>
        <w:gridCol w:w="471"/>
        <w:gridCol w:w="471"/>
        <w:gridCol w:w="471"/>
        <w:gridCol w:w="471"/>
        <w:gridCol w:w="1260"/>
      </w:tblGrid>
      <w:tr w:rsidR="00597AFE">
        <w:trPr>
          <w:cantSplit/>
        </w:trPr>
        <w:tc>
          <w:tcPr>
            <w:tcW w:w="10260" w:type="dxa"/>
            <w:gridSpan w:val="10"/>
            <w:tcBorders>
              <w:top w:val="single" w:sz="4" w:space="0" w:color="auto"/>
              <w:bottom w:val="nil"/>
            </w:tcBorders>
          </w:tcPr>
          <w:p w:rsidR="008F3F8A" w:rsidRDefault="008F3F8A">
            <w:pPr>
              <w:spacing w:line="360" w:lineRule="auto"/>
            </w:pPr>
          </w:p>
          <w:p w:rsidR="00597AFE" w:rsidRPr="00DA0BBE" w:rsidRDefault="00597AFE">
            <w:pPr>
              <w:spacing w:line="360" w:lineRule="auto"/>
            </w:pPr>
            <w:r w:rsidRPr="00DA0BBE">
              <w:t>Респондент:</w:t>
            </w:r>
          </w:p>
          <w:p w:rsidR="00597AFE" w:rsidRDefault="00597AFE" w:rsidP="001A51DF">
            <w:pPr>
              <w:spacing w:line="360" w:lineRule="auto"/>
              <w:rPr>
                <w:szCs w:val="20"/>
              </w:rPr>
            </w:pPr>
            <w:r w:rsidRPr="00DA0BBE">
              <w:t xml:space="preserve">Найменування </w:t>
            </w:r>
            <w:r>
              <w:rPr>
                <w:szCs w:val="20"/>
              </w:rPr>
              <w:t xml:space="preserve"> _</w:t>
            </w:r>
            <w:r w:rsidR="00AF247E" w:rsidRPr="00AF247E">
              <w:rPr>
                <w:szCs w:val="20"/>
                <w:u w:val="single"/>
              </w:rPr>
              <w:t>Департамент охорони здоров'я Харківської міської ради</w:t>
            </w:r>
            <w:r w:rsidR="00AF247E">
              <w:rPr>
                <w:szCs w:val="20"/>
              </w:rPr>
              <w:t>__</w:t>
            </w:r>
            <w:r>
              <w:rPr>
                <w:szCs w:val="20"/>
              </w:rPr>
              <w:t>____________________________________________________</w:t>
            </w:r>
            <w:r w:rsidR="00745916">
              <w:rPr>
                <w:szCs w:val="20"/>
              </w:rPr>
              <w:t>___</w:t>
            </w:r>
          </w:p>
          <w:p w:rsidR="00745916" w:rsidRDefault="00745916" w:rsidP="001A51DF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_________________________________________________________________________________</w:t>
            </w:r>
          </w:p>
          <w:p w:rsidR="00597AFE" w:rsidRDefault="00597AFE">
            <w:pPr>
              <w:rPr>
                <w:szCs w:val="20"/>
              </w:rPr>
            </w:pPr>
            <w:r w:rsidRPr="00DA0BBE">
              <w:t>Місцезнаходження</w:t>
            </w:r>
            <w:r w:rsidRPr="001F3F23">
              <w:rPr>
                <w:sz w:val="28"/>
                <w:szCs w:val="28"/>
              </w:rPr>
              <w:t xml:space="preserve"> </w:t>
            </w:r>
            <w:r>
              <w:rPr>
                <w:szCs w:val="20"/>
              </w:rPr>
              <w:t>_</w:t>
            </w:r>
            <w:r w:rsidR="00AF247E" w:rsidRPr="00AF247E">
              <w:rPr>
                <w:szCs w:val="20"/>
                <w:u w:val="single"/>
              </w:rPr>
              <w:t>м. Харків, вул. Сумська,64</w:t>
            </w:r>
            <w:r>
              <w:rPr>
                <w:szCs w:val="20"/>
              </w:rPr>
              <w:t>_________________________________________________</w:t>
            </w:r>
            <w:r w:rsidR="00745916">
              <w:rPr>
                <w:szCs w:val="20"/>
              </w:rPr>
              <w:t>____</w:t>
            </w:r>
          </w:p>
          <w:p w:rsidR="004B1430" w:rsidRPr="00377745" w:rsidRDefault="004B1430" w:rsidP="004B1430">
            <w:pPr>
              <w:jc w:val="center"/>
            </w:pPr>
            <w:r>
              <w:rPr>
                <w:i/>
                <w:sz w:val="16"/>
                <w:szCs w:val="16"/>
              </w:rPr>
              <w:t xml:space="preserve">                                 </w:t>
            </w:r>
            <w:r w:rsidR="00B408E0">
              <w:rPr>
                <w:i/>
                <w:sz w:val="16"/>
                <w:szCs w:val="16"/>
              </w:rPr>
              <w:t>(</w:t>
            </w:r>
            <w:r w:rsidRPr="00377745">
              <w:rPr>
                <w:i/>
                <w:sz w:val="16"/>
                <w:szCs w:val="16"/>
              </w:rPr>
              <w:t>поштовий індекс, область /А</w:t>
            </w:r>
            <w:r>
              <w:rPr>
                <w:i/>
                <w:sz w:val="16"/>
                <w:szCs w:val="16"/>
              </w:rPr>
              <w:t xml:space="preserve">втономна </w:t>
            </w:r>
            <w:r w:rsidRPr="00377745">
              <w:rPr>
                <w:i/>
                <w:sz w:val="16"/>
                <w:szCs w:val="16"/>
              </w:rPr>
              <w:t>Р</w:t>
            </w:r>
            <w:r>
              <w:rPr>
                <w:i/>
                <w:sz w:val="16"/>
                <w:szCs w:val="16"/>
              </w:rPr>
              <w:t xml:space="preserve">еспубліка </w:t>
            </w:r>
            <w:r w:rsidRPr="00377745">
              <w:rPr>
                <w:i/>
                <w:sz w:val="16"/>
                <w:szCs w:val="16"/>
              </w:rPr>
              <w:t xml:space="preserve"> Крим, район, населений пункт, вулиця /провулок, площа тощо,</w:t>
            </w:r>
          </w:p>
          <w:p w:rsidR="00597AFE" w:rsidRDefault="00597AFE">
            <w:pPr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</w:t>
            </w:r>
            <w:r w:rsidR="00745916">
              <w:rPr>
                <w:szCs w:val="20"/>
              </w:rPr>
              <w:t>_</w:t>
            </w:r>
          </w:p>
          <w:p w:rsidR="00597AFE" w:rsidRDefault="00B408E0">
            <w:pPr>
              <w:jc w:val="center"/>
              <w:rPr>
                <w:sz w:val="20"/>
                <w:szCs w:val="20"/>
              </w:rPr>
            </w:pPr>
            <w:r w:rsidRPr="00377745">
              <w:rPr>
                <w:i/>
                <w:sz w:val="16"/>
                <w:szCs w:val="16"/>
              </w:rPr>
              <w:t>№ будинку /корпусу, № квартири /офісу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597AFE">
        <w:trPr>
          <w:cantSplit/>
        </w:trPr>
        <w:tc>
          <w:tcPr>
            <w:tcW w:w="10260" w:type="dxa"/>
            <w:gridSpan w:val="10"/>
            <w:tcBorders>
              <w:top w:val="nil"/>
              <w:bottom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597AFE">
        <w:tc>
          <w:tcPr>
            <w:tcW w:w="52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AFE" w:rsidRPr="00DA0BBE" w:rsidRDefault="00597AFE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656DDB">
        <w:trPr>
          <w:trHeight w:val="80"/>
        </w:trPr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56DDB" w:rsidRPr="00DA0BBE" w:rsidRDefault="00656DDB"/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DDB" w:rsidRDefault="00656DDB">
            <w:pPr>
              <w:rPr>
                <w:szCs w:val="20"/>
              </w:rPr>
            </w:pPr>
          </w:p>
        </w:tc>
      </w:tr>
    </w:tbl>
    <w:p w:rsidR="00597AFE" w:rsidRDefault="00597AFE">
      <w:pPr>
        <w:rPr>
          <w:szCs w:val="20"/>
        </w:rPr>
        <w:sectPr w:rsidR="00597AFE" w:rsidSect="00D769A8">
          <w:headerReference w:type="even" r:id="rId8"/>
          <w:headerReference w:type="default" r:id="rId9"/>
          <w:pgSz w:w="11906" w:h="16838"/>
          <w:pgMar w:top="1134" w:right="567" w:bottom="1077" w:left="1531" w:header="709" w:footer="709" w:gutter="0"/>
          <w:cols w:space="708"/>
          <w:titlePg/>
          <w:docGrid w:linePitch="360"/>
        </w:sect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429"/>
        <w:gridCol w:w="1276"/>
        <w:gridCol w:w="1134"/>
        <w:gridCol w:w="992"/>
        <w:gridCol w:w="993"/>
        <w:gridCol w:w="1134"/>
        <w:gridCol w:w="1701"/>
        <w:gridCol w:w="1417"/>
        <w:gridCol w:w="1276"/>
        <w:gridCol w:w="1228"/>
      </w:tblGrid>
      <w:tr w:rsidR="00597AFE" w:rsidRPr="001F3F23" w:rsidTr="008A555D">
        <w:trPr>
          <w:cantSplit/>
          <w:trHeight w:val="1371"/>
        </w:trPr>
        <w:tc>
          <w:tcPr>
            <w:tcW w:w="72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7E0AAA" w:rsidRDefault="0042695B" w:rsidP="007E0AAA">
            <w:pPr>
              <w:jc w:val="center"/>
              <w:rPr>
                <w:sz w:val="28"/>
                <w:szCs w:val="28"/>
              </w:rPr>
            </w:pPr>
            <w:r w:rsidRPr="007E0AAA">
              <w:rPr>
                <w:sz w:val="28"/>
                <w:szCs w:val="28"/>
              </w:rPr>
              <w:lastRenderedPageBreak/>
              <w:t>№</w:t>
            </w:r>
            <w:r w:rsidR="00597AFE" w:rsidRPr="007E0AAA">
              <w:rPr>
                <w:sz w:val="28"/>
                <w:szCs w:val="28"/>
              </w:rPr>
              <w:t xml:space="preserve"> </w:t>
            </w:r>
            <w:r w:rsidR="008A6C89" w:rsidRPr="007E0AAA">
              <w:rPr>
                <w:sz w:val="28"/>
                <w:szCs w:val="28"/>
              </w:rPr>
              <w:t>з</w:t>
            </w:r>
            <w:r w:rsidR="00597AFE" w:rsidRPr="007E0AAA">
              <w:rPr>
                <w:sz w:val="28"/>
                <w:szCs w:val="28"/>
              </w:rPr>
              <w:t>/п</w:t>
            </w:r>
          </w:p>
        </w:tc>
        <w:tc>
          <w:tcPr>
            <w:tcW w:w="342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Найменування технічних та інших засобів</w:t>
            </w:r>
          </w:p>
        </w:tc>
        <w:tc>
          <w:tcPr>
            <w:tcW w:w="1276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Залишок технічних т</w:t>
            </w:r>
            <w:r w:rsidR="00E70AA1">
              <w:rPr>
                <w:sz w:val="28"/>
                <w:szCs w:val="28"/>
              </w:rPr>
              <w:t xml:space="preserve">а інших </w:t>
            </w:r>
          </w:p>
          <w:p w:rsidR="00597AFE" w:rsidRPr="001F3F23" w:rsidRDefault="00E70AA1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засобів на початок року</w:t>
            </w:r>
            <w:r w:rsidRPr="007C2D98">
              <w:rPr>
                <w:sz w:val="28"/>
                <w:szCs w:val="28"/>
              </w:rPr>
              <w:t>,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2126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2F1FC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>Кількість інвалідів,</w:t>
            </w:r>
            <w:r w:rsidR="00597AFE" w:rsidRPr="00A11E8F">
              <w:rPr>
                <w:sz w:val="28"/>
                <w:szCs w:val="28"/>
              </w:rPr>
              <w:t xml:space="preserve"> які </w:t>
            </w:r>
            <w:r w:rsidR="005019FC" w:rsidRPr="00A11E8F">
              <w:rPr>
                <w:sz w:val="28"/>
                <w:szCs w:val="28"/>
              </w:rPr>
              <w:t xml:space="preserve">потребують забезпечення та </w:t>
            </w:r>
            <w:r w:rsidR="00597AFE" w:rsidRPr="00A11E8F">
              <w:rPr>
                <w:sz w:val="28"/>
                <w:szCs w:val="28"/>
              </w:rPr>
              <w:t>перебувають на обліку</w:t>
            </w:r>
            <w:r w:rsidRPr="00A11E8F">
              <w:rPr>
                <w:sz w:val="28"/>
                <w:szCs w:val="28"/>
              </w:rPr>
              <w:t>, осіб</w:t>
            </w:r>
          </w:p>
        </w:tc>
        <w:tc>
          <w:tcPr>
            <w:tcW w:w="2127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3A7B2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 xml:space="preserve">Кількість </w:t>
            </w:r>
            <w:r w:rsidR="005019FC" w:rsidRPr="00A11E8F">
              <w:rPr>
                <w:sz w:val="28"/>
                <w:szCs w:val="28"/>
              </w:rPr>
              <w:t xml:space="preserve">знятих з обліку </w:t>
            </w:r>
            <w:r w:rsidRPr="00A11E8F">
              <w:rPr>
                <w:sz w:val="28"/>
                <w:szCs w:val="28"/>
              </w:rPr>
              <w:t>інвалідів, які</w:t>
            </w:r>
            <w:r w:rsidR="005019FC" w:rsidRPr="00A11E8F">
              <w:rPr>
                <w:sz w:val="28"/>
                <w:szCs w:val="28"/>
              </w:rPr>
              <w:t xml:space="preserve"> потребували забезпечення,</w:t>
            </w:r>
            <w:r w:rsidRPr="00A11E8F">
              <w:rPr>
                <w:sz w:val="28"/>
                <w:szCs w:val="28"/>
              </w:rPr>
              <w:t xml:space="preserve"> осіб</w:t>
            </w:r>
          </w:p>
        </w:tc>
        <w:tc>
          <w:tcPr>
            <w:tcW w:w="1701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Кількість одержаних структурними підрозділами з питань охорони здоров'я місцевих державних адміністрацій технічних та інших засобів</w:t>
            </w:r>
            <w:r w:rsidR="00E70AA1">
              <w:rPr>
                <w:sz w:val="28"/>
                <w:szCs w:val="28"/>
              </w:rPr>
              <w:t>,</w:t>
            </w:r>
            <w:r w:rsidR="00E70AA1" w:rsidRPr="007C2D98">
              <w:rPr>
                <w:sz w:val="28"/>
                <w:szCs w:val="28"/>
              </w:rPr>
              <w:t xml:space="preserve">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1417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Вартість одержаних </w:t>
            </w:r>
            <w:r w:rsidR="00AB2B59">
              <w:rPr>
                <w:sz w:val="28"/>
                <w:szCs w:val="28"/>
              </w:rPr>
              <w:t>технічних та інших засобів, грн</w:t>
            </w:r>
          </w:p>
        </w:tc>
        <w:tc>
          <w:tcPr>
            <w:tcW w:w="1276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Загальна кількість вид</w:t>
            </w:r>
            <w:r w:rsidR="002B57C6">
              <w:rPr>
                <w:sz w:val="28"/>
                <w:szCs w:val="28"/>
              </w:rPr>
              <w:t>аних</w:t>
            </w:r>
          </w:p>
          <w:p w:rsidR="00597AFE" w:rsidRPr="001F3F23" w:rsidRDefault="002B57C6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технічних та інших</w:t>
            </w:r>
            <w:r w:rsidR="000C0A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засобів</w:t>
            </w:r>
            <w:r w:rsidRPr="00825D52">
              <w:rPr>
                <w:sz w:val="28"/>
                <w:szCs w:val="28"/>
              </w:rPr>
              <w:t xml:space="preserve">, </w:t>
            </w:r>
            <w:r w:rsidR="00597AFE" w:rsidRPr="00825D52">
              <w:rPr>
                <w:sz w:val="28"/>
                <w:szCs w:val="28"/>
              </w:rPr>
              <w:t>од</w:t>
            </w:r>
            <w:r w:rsidR="004B54DF">
              <w:rPr>
                <w:sz w:val="28"/>
                <w:szCs w:val="28"/>
              </w:rPr>
              <w:t>иниць</w:t>
            </w:r>
          </w:p>
        </w:tc>
        <w:tc>
          <w:tcPr>
            <w:tcW w:w="1228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Залишок технічних та інших </w:t>
            </w:r>
          </w:p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засобів на кінець року</w:t>
            </w:r>
            <w:r w:rsidR="004B54DF">
              <w:rPr>
                <w:sz w:val="28"/>
                <w:szCs w:val="28"/>
              </w:rPr>
              <w:t>, о</w:t>
            </w:r>
            <w:r w:rsidR="00D56032"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4B54DF">
              <w:rPr>
                <w:sz w:val="28"/>
                <w:szCs w:val="28"/>
              </w:rPr>
              <w:t>иниць</w:t>
            </w:r>
            <w:proofErr w:type="spellEnd"/>
          </w:p>
        </w:tc>
      </w:tr>
      <w:tr w:rsidR="00597AFE" w:rsidTr="008A555D">
        <w:trPr>
          <w:cantSplit/>
          <w:trHeight w:val="2125"/>
        </w:trPr>
        <w:tc>
          <w:tcPr>
            <w:tcW w:w="72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3429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992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993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</w:tr>
      <w:tr w:rsidR="00597AFE" w:rsidRPr="006A09FA" w:rsidTr="008A555D">
        <w:trPr>
          <w:trHeight w:val="21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bottom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</w:t>
            </w:r>
          </w:p>
        </w:tc>
        <w:tc>
          <w:tcPr>
            <w:tcW w:w="3429" w:type="dxa"/>
            <w:noWrap/>
            <w:tcMar>
              <w:top w:w="57" w:type="dxa"/>
              <w:bottom w:w="57" w:type="dxa"/>
            </w:tcMar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99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993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701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17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228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 w:rsidTr="008A555D">
        <w:trPr>
          <w:trHeight w:val="255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Слухові апарати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128.00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118.00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18.00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778.00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3077453.00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119.00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787.00</w:t>
            </w:r>
          </w:p>
        </w:tc>
      </w:tr>
      <w:tr w:rsidR="005435BA" w:rsidRPr="001F3F23" w:rsidTr="008A555D">
        <w:trPr>
          <w:trHeight w:val="602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чоловічі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13.00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жіночі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105.00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15.00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90.00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Високо</w:t>
            </w:r>
            <w:r>
              <w:rPr>
                <w:sz w:val="28"/>
                <w:szCs w:val="28"/>
              </w:rPr>
              <w:t>поглинальні</w:t>
            </w:r>
            <w:proofErr w:type="spellEnd"/>
            <w:r w:rsidRPr="001F3F23">
              <w:rPr>
                <w:sz w:val="28"/>
                <w:szCs w:val="28"/>
              </w:rPr>
              <w:t xml:space="preserve"> прокладки для жінок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1320.00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28.00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6.00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2430.00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25974.00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2910.00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840.00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Калоприймачі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2519.00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755.00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9.00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24667.00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2530562.00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24306.00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2880.00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Підгузки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163176.00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690.00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364.00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101.00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31.00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415534.00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8993238.00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456261.00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122449.00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Глюмометри</w:t>
            </w:r>
            <w:proofErr w:type="spellEnd"/>
            <w:r w:rsidRPr="001F3F23">
              <w:rPr>
                <w:sz w:val="28"/>
                <w:szCs w:val="28"/>
              </w:rPr>
              <w:t xml:space="preserve"> з </w:t>
            </w:r>
            <w:proofErr w:type="spellStart"/>
            <w:r w:rsidRPr="001F3F23">
              <w:rPr>
                <w:sz w:val="28"/>
                <w:szCs w:val="28"/>
              </w:rPr>
              <w:t>мовним</w:t>
            </w:r>
            <w:proofErr w:type="spellEnd"/>
            <w:r w:rsidRPr="001F3F23">
              <w:rPr>
                <w:sz w:val="28"/>
                <w:szCs w:val="28"/>
              </w:rPr>
              <w:t xml:space="preserve"> виводом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14.00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5.00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Тонометри</w:t>
            </w:r>
            <w:r>
              <w:rPr>
                <w:sz w:val="28"/>
                <w:szCs w:val="28"/>
              </w:rPr>
              <w:t xml:space="preserve"> та термометри</w:t>
            </w:r>
            <w:r w:rsidRPr="001F3F23">
              <w:rPr>
                <w:sz w:val="28"/>
                <w:szCs w:val="28"/>
              </w:rPr>
              <w:t xml:space="preserve"> з </w:t>
            </w:r>
            <w:proofErr w:type="spellStart"/>
            <w:r w:rsidRPr="001F3F23">
              <w:rPr>
                <w:sz w:val="28"/>
                <w:szCs w:val="28"/>
              </w:rPr>
              <w:t>мовним</w:t>
            </w:r>
            <w:proofErr w:type="spellEnd"/>
            <w:r w:rsidRPr="001F3F23">
              <w:rPr>
                <w:sz w:val="28"/>
                <w:szCs w:val="28"/>
              </w:rPr>
              <w:t xml:space="preserve"> виводом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3020.00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Штучні протези клапанів серця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</w:tbl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429"/>
        <w:gridCol w:w="1276"/>
        <w:gridCol w:w="1134"/>
        <w:gridCol w:w="992"/>
        <w:gridCol w:w="993"/>
        <w:gridCol w:w="1134"/>
        <w:gridCol w:w="1701"/>
        <w:gridCol w:w="1417"/>
        <w:gridCol w:w="1276"/>
        <w:gridCol w:w="1228"/>
      </w:tblGrid>
      <w:tr w:rsidR="00597AFE" w:rsidRPr="006A09FA" w:rsidTr="008A555D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lastRenderedPageBreak/>
              <w:t>1</w:t>
            </w:r>
          </w:p>
        </w:tc>
        <w:tc>
          <w:tcPr>
            <w:tcW w:w="3429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99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993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701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17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228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Біфуркаційні</w:t>
            </w:r>
            <w:proofErr w:type="spellEnd"/>
            <w:r w:rsidRPr="001F3F23">
              <w:rPr>
                <w:sz w:val="28"/>
                <w:szCs w:val="28"/>
              </w:rPr>
              <w:t xml:space="preserve"> судинні протези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Лінійні судинні протези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Кондуїти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Електрокардіостимулятори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Оксигенатори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Набори для проведення </w:t>
            </w:r>
            <w:proofErr w:type="spellStart"/>
            <w:r w:rsidRPr="001F3F23">
              <w:rPr>
                <w:sz w:val="28"/>
                <w:szCs w:val="28"/>
              </w:rPr>
              <w:t>коронарографії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15.00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27.00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Набори для </w:t>
            </w:r>
            <w:proofErr w:type="spellStart"/>
            <w:r w:rsidRPr="001F3F23">
              <w:rPr>
                <w:sz w:val="28"/>
                <w:szCs w:val="28"/>
              </w:rPr>
              <w:t>стентування</w:t>
            </w:r>
            <w:proofErr w:type="spellEnd"/>
            <w:r w:rsidRPr="001F3F23">
              <w:rPr>
                <w:sz w:val="28"/>
                <w:szCs w:val="28"/>
              </w:rPr>
              <w:t xml:space="preserve"> коронарних судин без лікувального покриття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аортокоронарного шунтування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імплантації механічного клапана серця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3429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</w:rPr>
            </w:pPr>
            <w:r w:rsidRPr="00DD199D">
              <w:rPr>
                <w:sz w:val="28"/>
                <w:szCs w:val="28"/>
              </w:rPr>
              <w:t>Однокамерні ШВРС (</w:t>
            </w:r>
            <w:r w:rsidRPr="00DD199D">
              <w:rPr>
                <w:sz w:val="28"/>
                <w:szCs w:val="28"/>
                <w:lang w:val="en-US"/>
              </w:rPr>
              <w:t>SSI</w:t>
            </w:r>
            <w:r w:rsidRPr="00DD199D">
              <w:rPr>
                <w:sz w:val="28"/>
                <w:szCs w:val="28"/>
              </w:rPr>
              <w:t>)</w:t>
            </w:r>
            <w:r w:rsidRPr="006A4986">
              <w:rPr>
                <w:sz w:val="28"/>
                <w:szCs w:val="28"/>
                <w:lang w:val="ru-RU"/>
              </w:rPr>
              <w:t xml:space="preserve"> </w:t>
            </w:r>
            <w:r w:rsidRPr="00DD199D">
              <w:rPr>
                <w:sz w:val="28"/>
                <w:szCs w:val="28"/>
              </w:rPr>
              <w:t>з біполярним електродом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429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  <w:lang w:val="en-US"/>
              </w:rPr>
            </w:pPr>
            <w:r w:rsidRPr="00DD199D">
              <w:rPr>
                <w:sz w:val="28"/>
                <w:szCs w:val="28"/>
              </w:rPr>
              <w:t>Двокамерні ШВР</w:t>
            </w:r>
            <w:r w:rsidRPr="00DD199D">
              <w:rPr>
                <w:sz w:val="28"/>
                <w:szCs w:val="28"/>
                <w:lang w:val="en-US"/>
              </w:rPr>
              <w:t xml:space="preserve"> (DDDR)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Кардіовертери</w:t>
            </w:r>
            <w:proofErr w:type="spellEnd"/>
            <w:r w:rsidRPr="001F3F23">
              <w:rPr>
                <w:sz w:val="28"/>
                <w:szCs w:val="28"/>
              </w:rPr>
              <w:t>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однокамерні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Кардіовертери</w:t>
            </w:r>
            <w:proofErr w:type="spellEnd"/>
            <w:r w:rsidRPr="001F3F23">
              <w:rPr>
                <w:sz w:val="28"/>
                <w:szCs w:val="28"/>
              </w:rPr>
              <w:t>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двокамерні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93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</w:tbl>
    <w:p w:rsidR="00971EC8" w:rsidRDefault="00CB4939" w:rsidP="00CB49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429"/>
        <w:gridCol w:w="1276"/>
        <w:gridCol w:w="1157"/>
        <w:gridCol w:w="1001"/>
        <w:gridCol w:w="961"/>
        <w:gridCol w:w="1134"/>
        <w:gridCol w:w="1701"/>
        <w:gridCol w:w="1417"/>
        <w:gridCol w:w="1276"/>
        <w:gridCol w:w="1228"/>
      </w:tblGrid>
      <w:tr w:rsidR="006A09FA" w:rsidRPr="006A09FA" w:rsidTr="008A555D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429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157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96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70065" w:rsidRDefault="00971EC8" w:rsidP="006A09FA">
            <w:pPr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 xml:space="preserve"> </w:t>
            </w:r>
            <w:r w:rsidR="00670065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1134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70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17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276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228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очей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Епіпротези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Орбітальні </w:t>
            </w:r>
            <w:proofErr w:type="spellStart"/>
            <w:r w:rsidRPr="001F3F23">
              <w:rPr>
                <w:sz w:val="28"/>
                <w:szCs w:val="28"/>
              </w:rPr>
              <w:t>імплантанти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щелеп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зубів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proofErr w:type="spellStart"/>
            <w:r w:rsidRPr="001F3F23">
              <w:rPr>
                <w:sz w:val="28"/>
                <w:szCs w:val="28"/>
              </w:rPr>
              <w:t>Кохлеарні</w:t>
            </w:r>
            <w:proofErr w:type="spellEnd"/>
            <w:r w:rsidRPr="001F3F23">
              <w:rPr>
                <w:sz w:val="28"/>
                <w:szCs w:val="28"/>
              </w:rPr>
              <w:t xml:space="preserve"> </w:t>
            </w:r>
            <w:proofErr w:type="spellStart"/>
            <w:r w:rsidRPr="001F3F23">
              <w:rPr>
                <w:sz w:val="28"/>
                <w:szCs w:val="28"/>
              </w:rPr>
              <w:t>імплантанти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Голосові протези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вушної раковини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Клапанні </w:t>
            </w:r>
            <w:proofErr w:type="spellStart"/>
            <w:r w:rsidRPr="001F3F23">
              <w:rPr>
                <w:sz w:val="28"/>
                <w:szCs w:val="28"/>
              </w:rPr>
              <w:t>лікворошунту</w:t>
            </w:r>
            <w:r>
              <w:rPr>
                <w:sz w:val="28"/>
                <w:szCs w:val="28"/>
              </w:rPr>
              <w:t>вальні</w:t>
            </w:r>
            <w:proofErr w:type="spellEnd"/>
            <w:r w:rsidRPr="001F3F23">
              <w:rPr>
                <w:sz w:val="28"/>
                <w:szCs w:val="28"/>
              </w:rPr>
              <w:t xml:space="preserve"> </w:t>
            </w:r>
            <w:proofErr w:type="spellStart"/>
            <w:r w:rsidRPr="001F3F23">
              <w:rPr>
                <w:sz w:val="28"/>
                <w:szCs w:val="28"/>
              </w:rPr>
              <w:t>імплантанти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 w:rsidRPr="001F3F23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Ендопротези суглобів</w:t>
            </w:r>
            <w:r>
              <w:rPr>
                <w:sz w:val="28"/>
                <w:szCs w:val="28"/>
              </w:rPr>
              <w:t>,</w:t>
            </w:r>
          </w:p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 xml:space="preserve">ому </w:t>
            </w:r>
            <w:r w:rsidRPr="001F3F23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ислі</w:t>
            </w:r>
            <w:r w:rsidRPr="001F3F23">
              <w:rPr>
                <w:sz w:val="28"/>
                <w:szCs w:val="28"/>
              </w:rPr>
              <w:t xml:space="preserve"> з видовженням для онкологічних хворих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37.00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15.00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 w:rsidTr="008A555D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429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>сього</w:t>
            </w:r>
          </w:p>
        </w:tc>
        <w:tc>
          <w:tcPr>
            <w:tcW w:w="1276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167248.00</w:t>
            </w:r>
          </w:p>
        </w:tc>
        <w:tc>
          <w:tcPr>
            <w:tcW w:w="115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1690.00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384.00</w:t>
            </w:r>
          </w:p>
        </w:tc>
        <w:tc>
          <w:tcPr>
            <w:tcW w:w="96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178.00</w:t>
            </w:r>
          </w:p>
        </w:tc>
        <w:tc>
          <w:tcPr>
            <w:tcW w:w="113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32.00</w:t>
            </w:r>
          </w:p>
        </w:tc>
        <w:tc>
          <w:tcPr>
            <w:tcW w:w="17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443411.00</w:t>
            </w:r>
          </w:p>
        </w:tc>
        <w:tc>
          <w:tcPr>
            <w:tcW w:w="141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14630247.00</w:t>
            </w:r>
          </w:p>
        </w:tc>
        <w:tc>
          <w:tcPr>
            <w:tcW w:w="127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483613.00</w:t>
            </w:r>
          </w:p>
        </w:tc>
        <w:tc>
          <w:tcPr>
            <w:tcW w:w="122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127046.00</w:t>
            </w:r>
          </w:p>
        </w:tc>
      </w:tr>
    </w:tbl>
    <w:p w:rsidR="00597AFE" w:rsidRDefault="00597AFE">
      <w:pPr>
        <w:rPr>
          <w:szCs w:val="20"/>
        </w:rPr>
      </w:pPr>
    </w:p>
    <w:p w:rsidR="002F0593" w:rsidRDefault="002F0593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8"/>
        <w:gridCol w:w="8154"/>
      </w:tblGrid>
      <w:tr w:rsidR="002F0593" w:rsidRPr="00A65A8F">
        <w:tc>
          <w:tcPr>
            <w:tcW w:w="7128" w:type="dxa"/>
            <w:shd w:val="clear" w:color="auto" w:fill="auto"/>
          </w:tcPr>
          <w:p w:rsidR="002F0593" w:rsidRPr="00A65A8F" w:rsidRDefault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Дата </w:t>
            </w:r>
            <w:r w:rsidR="00670065" w:rsidRPr="00670065">
              <w:rPr>
                <w:b/>
                <w:u w:val="single"/>
              </w:rPr>
              <w:t>30.01.2025</w:t>
            </w:r>
            <w:r w:rsidR="005256BC" w:rsidRPr="005256BC">
              <w:rPr>
                <w:b/>
                <w:lang w:val="ru-RU"/>
              </w:rPr>
              <w:t xml:space="preserve"> </w:t>
            </w:r>
            <w:r w:rsidR="0097257F" w:rsidRPr="00A65A8F">
              <w:rPr>
                <w:b/>
              </w:rPr>
              <w:t>р</w:t>
            </w:r>
            <w:r w:rsidR="008253AB" w:rsidRPr="00A65A8F">
              <w:rPr>
                <w:b/>
              </w:rPr>
              <w:t>оку</w:t>
            </w:r>
            <w:r w:rsidRPr="00A65A8F">
              <w:rPr>
                <w:b/>
                <w:color w:val="FF0000"/>
              </w:rPr>
              <w:t xml:space="preserve"> </w:t>
            </w:r>
            <w:r w:rsidRPr="00A65A8F">
              <w:rPr>
                <w:b/>
              </w:rPr>
              <w:t xml:space="preserve">     </w:t>
            </w:r>
            <w:r w:rsidR="00D01BD1" w:rsidRPr="00A65A8F">
              <w:rPr>
                <w:b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3770630</wp:posOffset>
                      </wp:positionH>
                      <wp:positionV relativeFrom="paragraph">
                        <wp:posOffset>4522470</wp:posOffset>
                      </wp:positionV>
                      <wp:extent cx="552450" cy="344805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4FDE" w:rsidRPr="00BF57C8" w:rsidRDefault="008C4FDE" w:rsidP="002F059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BF57C8">
                                    <w:rPr>
                                      <w:color w:val="FF0000"/>
                                    </w:rPr>
                                    <w:t>М.П.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6.9pt;margin-top:356.1pt;width:43.5pt;height:2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" stroked="f">
                      <v:textbox>
                        <w:txbxContent>
                          <w:p w:rsidR="008C4FDE" w:rsidRPr="00BF57C8" w:rsidRDefault="008C4FDE" w:rsidP="002F0593">
                            <w:pPr>
                              <w:rPr>
                                <w:color w:val="FF0000"/>
                              </w:rPr>
                            </w:pPr>
                            <w:r w:rsidRPr="00BF57C8">
                              <w:rPr>
                                <w:color w:val="FF0000"/>
                              </w:rPr>
                              <w:t>М.П.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5A8F">
              <w:rPr>
                <w:b/>
              </w:rPr>
              <w:t xml:space="preserve"> М.П.</w:t>
            </w:r>
          </w:p>
        </w:tc>
        <w:tc>
          <w:tcPr>
            <w:tcW w:w="8154" w:type="dxa"/>
            <w:shd w:val="clear" w:color="auto" w:fill="auto"/>
          </w:tcPr>
          <w:p w:rsidR="002F0593" w:rsidRPr="00A65A8F" w:rsidRDefault="002F0593" w:rsidP="002F0593">
            <w:pPr>
              <w:rPr>
                <w:b/>
              </w:rPr>
            </w:pPr>
            <w:r w:rsidRPr="00A65A8F">
              <w:rPr>
                <w:b/>
              </w:rPr>
              <w:t>Керівник _________________________________</w:t>
            </w:r>
          </w:p>
          <w:p w:rsidR="002F0593" w:rsidRPr="00A65A8F" w:rsidRDefault="002F0593" w:rsidP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                                               </w:t>
            </w:r>
            <w:r w:rsidRPr="00A65A8F">
              <w:rPr>
                <w:b/>
                <w:sz w:val="18"/>
                <w:szCs w:val="18"/>
              </w:rPr>
              <w:t>(підпис)</w:t>
            </w:r>
          </w:p>
        </w:tc>
      </w:tr>
      <w:tr w:rsidR="002F0593" w:rsidRPr="00A65A8F">
        <w:trPr>
          <w:trHeight w:val="1074"/>
        </w:trPr>
        <w:tc>
          <w:tcPr>
            <w:tcW w:w="7128" w:type="dxa"/>
            <w:shd w:val="clear" w:color="auto" w:fill="auto"/>
          </w:tcPr>
          <w:p w:rsidR="002F0593" w:rsidRPr="00A65A8F" w:rsidRDefault="002F0593" w:rsidP="005756D4">
            <w:pPr>
              <w:rPr>
                <w:b/>
              </w:rPr>
            </w:pPr>
          </w:p>
          <w:p w:rsidR="008A555D" w:rsidRPr="008A555D" w:rsidRDefault="002F0593" w:rsidP="005756D4">
            <w:pPr>
              <w:rPr>
                <w:b/>
                <w:u w:val="single"/>
              </w:rPr>
            </w:pPr>
            <w:r w:rsidRPr="00A65A8F">
              <w:rPr>
                <w:b/>
              </w:rPr>
              <w:t>Виконавець _</w:t>
            </w:r>
            <w:r w:rsidR="00670065" w:rsidRPr="008A555D">
              <w:rPr>
                <w:b/>
                <w:u w:val="single"/>
              </w:rPr>
              <w:t xml:space="preserve">Олена </w:t>
            </w:r>
            <w:r w:rsidR="008A555D" w:rsidRPr="008A555D">
              <w:rPr>
                <w:b/>
                <w:u w:val="single"/>
              </w:rPr>
              <w:t>ПШЕНЯНИК</w:t>
            </w:r>
          </w:p>
          <w:p w:rsidR="002F0593" w:rsidRPr="00A65A8F" w:rsidRDefault="002F0593" w:rsidP="008A555D">
            <w:pPr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 xml:space="preserve">                                </w:t>
            </w:r>
            <w:r w:rsidR="00C2201A" w:rsidRPr="00A65A8F">
              <w:rPr>
                <w:sz w:val="18"/>
                <w:szCs w:val="18"/>
              </w:rPr>
              <w:t xml:space="preserve">   </w:t>
            </w:r>
            <w:r w:rsidRPr="00A65A8F">
              <w:rPr>
                <w:sz w:val="18"/>
                <w:szCs w:val="18"/>
              </w:rPr>
              <w:t xml:space="preserve"> (</w:t>
            </w:r>
            <w:r w:rsidR="0042695B" w:rsidRPr="00A65A8F">
              <w:rPr>
                <w:sz w:val="18"/>
                <w:szCs w:val="18"/>
              </w:rPr>
              <w:t>п</w:t>
            </w:r>
            <w:r w:rsidRPr="00A65A8F">
              <w:rPr>
                <w:sz w:val="18"/>
                <w:szCs w:val="18"/>
              </w:rPr>
              <w:t>різвище, ім’я, по батькові)</w:t>
            </w:r>
            <w:bookmarkStart w:id="0" w:name="_GoBack"/>
            <w:bookmarkEnd w:id="0"/>
          </w:p>
        </w:tc>
        <w:tc>
          <w:tcPr>
            <w:tcW w:w="8154" w:type="dxa"/>
            <w:shd w:val="clear" w:color="auto" w:fill="auto"/>
          </w:tcPr>
          <w:p w:rsidR="002F0593" w:rsidRPr="00A65A8F" w:rsidRDefault="002F0593" w:rsidP="00A65A8F">
            <w:pPr>
              <w:jc w:val="center"/>
              <w:rPr>
                <w:b/>
              </w:rPr>
            </w:pPr>
          </w:p>
          <w:p w:rsidR="002F0593" w:rsidRPr="00A65A8F" w:rsidRDefault="008A555D" w:rsidP="00A65A8F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 xml:space="preserve">                      </w:t>
            </w:r>
            <w:r w:rsidR="00670065" w:rsidRPr="008A555D">
              <w:rPr>
                <w:b/>
                <w:u w:val="single"/>
              </w:rPr>
              <w:t>Віктор ЯРМОЛЮК</w:t>
            </w:r>
            <w:r w:rsidR="002F0593" w:rsidRPr="00A65A8F">
              <w:rPr>
                <w:b/>
              </w:rPr>
              <w:t>_____________________</w:t>
            </w:r>
            <w:r>
              <w:rPr>
                <w:b/>
              </w:rPr>
              <w:t>___________</w:t>
            </w:r>
            <w:r w:rsidR="002F0593" w:rsidRPr="00A65A8F">
              <w:rPr>
                <w:b/>
              </w:rPr>
              <w:t xml:space="preserve">               </w:t>
            </w:r>
          </w:p>
          <w:p w:rsidR="002F0593" w:rsidRPr="00A65A8F" w:rsidRDefault="002F0593" w:rsidP="00A65A8F">
            <w:pPr>
              <w:jc w:val="center"/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>(</w:t>
            </w:r>
            <w:r w:rsidR="0042695B" w:rsidRPr="00A65A8F">
              <w:rPr>
                <w:sz w:val="18"/>
                <w:szCs w:val="18"/>
              </w:rPr>
              <w:t>п</w:t>
            </w:r>
            <w:r w:rsidRPr="00A65A8F">
              <w:rPr>
                <w:sz w:val="18"/>
                <w:szCs w:val="18"/>
              </w:rPr>
              <w:t>різвище, ім’я, по батькові)</w:t>
            </w:r>
          </w:p>
        </w:tc>
      </w:tr>
    </w:tbl>
    <w:p w:rsidR="00DA7CE2" w:rsidRDefault="00DA7CE2"/>
    <w:sectPr w:rsidR="00DA7CE2" w:rsidSect="007B668F">
      <w:pgSz w:w="16838" w:h="11906" w:orient="landscape" w:code="9"/>
      <w:pgMar w:top="719" w:right="638" w:bottom="567" w:left="1134" w:header="35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C4A" w:rsidRDefault="005B1C4A">
      <w:r>
        <w:separator/>
      </w:r>
    </w:p>
  </w:endnote>
  <w:endnote w:type="continuationSeparator" w:id="0">
    <w:p w:rsidR="005B1C4A" w:rsidRDefault="005B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C4A" w:rsidRDefault="005B1C4A">
      <w:r>
        <w:separator/>
      </w:r>
    </w:p>
  </w:footnote>
  <w:footnote w:type="continuationSeparator" w:id="0">
    <w:p w:rsidR="005B1C4A" w:rsidRDefault="005B1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A555D">
      <w:rPr>
        <w:rStyle w:val="a6"/>
        <w:noProof/>
      </w:rPr>
      <w:t>4</w: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9382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64FE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809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9F05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1CD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AE44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CC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CCAA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768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200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305A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03057D08"/>
    <w:multiLevelType w:val="multilevel"/>
    <w:tmpl w:val="15164118"/>
    <w:lvl w:ilvl="0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12">
    <w:nsid w:val="052208EC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>
    <w:nsid w:val="068008D0"/>
    <w:multiLevelType w:val="hybridMultilevel"/>
    <w:tmpl w:val="BACCA54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19D2DFF"/>
    <w:multiLevelType w:val="hybridMultilevel"/>
    <w:tmpl w:val="01CAF06E"/>
    <w:lvl w:ilvl="0" w:tplc="53F8AAC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ACF14A4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36C85029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3BF84BEB"/>
    <w:multiLevelType w:val="hybridMultilevel"/>
    <w:tmpl w:val="D07239D2"/>
    <w:lvl w:ilvl="0" w:tplc="B8FE8E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3B94B45"/>
    <w:multiLevelType w:val="hybridMultilevel"/>
    <w:tmpl w:val="A05437EA"/>
    <w:lvl w:ilvl="0" w:tplc="9238E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4D778A"/>
    <w:multiLevelType w:val="hybridMultilevel"/>
    <w:tmpl w:val="45D46AD4"/>
    <w:lvl w:ilvl="0" w:tplc="D22A44D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9C7139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4AA71E99"/>
    <w:multiLevelType w:val="multilevel"/>
    <w:tmpl w:val="4FA01EAC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4F955AFD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3">
    <w:nsid w:val="50453776"/>
    <w:multiLevelType w:val="hybridMultilevel"/>
    <w:tmpl w:val="0EC6413A"/>
    <w:lvl w:ilvl="0" w:tplc="64F80E4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7441E8"/>
    <w:multiLevelType w:val="hybridMultilevel"/>
    <w:tmpl w:val="FBCA1C5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90697"/>
    <w:multiLevelType w:val="hybridMultilevel"/>
    <w:tmpl w:val="15164118"/>
    <w:lvl w:ilvl="0" w:tplc="A47CAB2A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26">
    <w:nsid w:val="6F1C4943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2B55BB2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9"/>
  </w:num>
  <w:num w:numId="5">
    <w:abstractNumId w:val="17"/>
  </w:num>
  <w:num w:numId="6">
    <w:abstractNumId w:val="25"/>
  </w:num>
  <w:num w:numId="7">
    <w:abstractNumId w:val="21"/>
  </w:num>
  <w:num w:numId="8">
    <w:abstractNumId w:val="16"/>
  </w:num>
  <w:num w:numId="9">
    <w:abstractNumId w:val="12"/>
  </w:num>
  <w:num w:numId="10">
    <w:abstractNumId w:val="15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23"/>
  </w:num>
  <w:num w:numId="16">
    <w:abstractNumId w:val="11"/>
  </w:num>
  <w:num w:numId="17">
    <w:abstractNumId w:val="27"/>
  </w:num>
  <w:num w:numId="18">
    <w:abstractNumId w:val="2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E2"/>
    <w:rsid w:val="00005116"/>
    <w:rsid w:val="00006ED9"/>
    <w:rsid w:val="0003145A"/>
    <w:rsid w:val="00056E2A"/>
    <w:rsid w:val="00065FE1"/>
    <w:rsid w:val="00095E66"/>
    <w:rsid w:val="000A510C"/>
    <w:rsid w:val="000C0A44"/>
    <w:rsid w:val="000D111C"/>
    <w:rsid w:val="000F3783"/>
    <w:rsid w:val="000F72BC"/>
    <w:rsid w:val="001257B0"/>
    <w:rsid w:val="00130259"/>
    <w:rsid w:val="001653B6"/>
    <w:rsid w:val="001A51DF"/>
    <w:rsid w:val="001C602E"/>
    <w:rsid w:val="001E4494"/>
    <w:rsid w:val="001E5F58"/>
    <w:rsid w:val="001F3F23"/>
    <w:rsid w:val="00201245"/>
    <w:rsid w:val="00220F4C"/>
    <w:rsid w:val="002264B4"/>
    <w:rsid w:val="0024415E"/>
    <w:rsid w:val="002673FC"/>
    <w:rsid w:val="002805CE"/>
    <w:rsid w:val="002B2F56"/>
    <w:rsid w:val="002B57C6"/>
    <w:rsid w:val="002D6040"/>
    <w:rsid w:val="002F0593"/>
    <w:rsid w:val="002F1FCC"/>
    <w:rsid w:val="003022FF"/>
    <w:rsid w:val="00332A55"/>
    <w:rsid w:val="003363C6"/>
    <w:rsid w:val="0033652B"/>
    <w:rsid w:val="003677F2"/>
    <w:rsid w:val="003A00D8"/>
    <w:rsid w:val="003A701B"/>
    <w:rsid w:val="003A7B2C"/>
    <w:rsid w:val="003B7704"/>
    <w:rsid w:val="003E4067"/>
    <w:rsid w:val="0042695B"/>
    <w:rsid w:val="00452ABE"/>
    <w:rsid w:val="004544AF"/>
    <w:rsid w:val="004A21B3"/>
    <w:rsid w:val="004A2DE0"/>
    <w:rsid w:val="004A3E8B"/>
    <w:rsid w:val="004B1430"/>
    <w:rsid w:val="004B414E"/>
    <w:rsid w:val="004B54DF"/>
    <w:rsid w:val="004B64D9"/>
    <w:rsid w:val="004C0EFF"/>
    <w:rsid w:val="004C4FCF"/>
    <w:rsid w:val="004C570D"/>
    <w:rsid w:val="005019FC"/>
    <w:rsid w:val="00510429"/>
    <w:rsid w:val="005256BC"/>
    <w:rsid w:val="00526806"/>
    <w:rsid w:val="005330BA"/>
    <w:rsid w:val="00536E42"/>
    <w:rsid w:val="005435BA"/>
    <w:rsid w:val="00570DAC"/>
    <w:rsid w:val="005756D4"/>
    <w:rsid w:val="005815D7"/>
    <w:rsid w:val="00597AFE"/>
    <w:rsid w:val="005A3A2D"/>
    <w:rsid w:val="005B1C4A"/>
    <w:rsid w:val="005B384A"/>
    <w:rsid w:val="005B6D70"/>
    <w:rsid w:val="005D26F7"/>
    <w:rsid w:val="005D696E"/>
    <w:rsid w:val="00600F6E"/>
    <w:rsid w:val="00625A14"/>
    <w:rsid w:val="00637A34"/>
    <w:rsid w:val="00656DDB"/>
    <w:rsid w:val="00670065"/>
    <w:rsid w:val="006719F1"/>
    <w:rsid w:val="00676D8F"/>
    <w:rsid w:val="00687A43"/>
    <w:rsid w:val="006A09FA"/>
    <w:rsid w:val="006A225D"/>
    <w:rsid w:val="006A4617"/>
    <w:rsid w:val="006A4986"/>
    <w:rsid w:val="006B1AB6"/>
    <w:rsid w:val="006B25CA"/>
    <w:rsid w:val="006D13E0"/>
    <w:rsid w:val="006D2A96"/>
    <w:rsid w:val="006D7532"/>
    <w:rsid w:val="006E7B43"/>
    <w:rsid w:val="006F7231"/>
    <w:rsid w:val="0071710F"/>
    <w:rsid w:val="007226F6"/>
    <w:rsid w:val="00722AF5"/>
    <w:rsid w:val="0073580E"/>
    <w:rsid w:val="00736716"/>
    <w:rsid w:val="00745916"/>
    <w:rsid w:val="00771A91"/>
    <w:rsid w:val="007828B7"/>
    <w:rsid w:val="007A0160"/>
    <w:rsid w:val="007A1F93"/>
    <w:rsid w:val="007B668F"/>
    <w:rsid w:val="007B7B0A"/>
    <w:rsid w:val="007C160A"/>
    <w:rsid w:val="007C2D98"/>
    <w:rsid w:val="007E0AAA"/>
    <w:rsid w:val="007E72AB"/>
    <w:rsid w:val="007F4068"/>
    <w:rsid w:val="007F414E"/>
    <w:rsid w:val="00821410"/>
    <w:rsid w:val="008253AB"/>
    <w:rsid w:val="00825D52"/>
    <w:rsid w:val="00835CA0"/>
    <w:rsid w:val="00861F8B"/>
    <w:rsid w:val="008653F5"/>
    <w:rsid w:val="00873786"/>
    <w:rsid w:val="00881CC5"/>
    <w:rsid w:val="008A555D"/>
    <w:rsid w:val="008A6C89"/>
    <w:rsid w:val="008C4FDE"/>
    <w:rsid w:val="008D58BD"/>
    <w:rsid w:val="008E146E"/>
    <w:rsid w:val="008F25F1"/>
    <w:rsid w:val="008F3F8A"/>
    <w:rsid w:val="009346F1"/>
    <w:rsid w:val="00966061"/>
    <w:rsid w:val="00971EC8"/>
    <w:rsid w:val="0097257F"/>
    <w:rsid w:val="00976D1E"/>
    <w:rsid w:val="0098247D"/>
    <w:rsid w:val="00983F74"/>
    <w:rsid w:val="009849A8"/>
    <w:rsid w:val="00993EF9"/>
    <w:rsid w:val="009B6300"/>
    <w:rsid w:val="009D5B52"/>
    <w:rsid w:val="009D70B3"/>
    <w:rsid w:val="009D7A2D"/>
    <w:rsid w:val="009F48D4"/>
    <w:rsid w:val="00A00F61"/>
    <w:rsid w:val="00A11E8F"/>
    <w:rsid w:val="00A24695"/>
    <w:rsid w:val="00A65A8F"/>
    <w:rsid w:val="00A71D74"/>
    <w:rsid w:val="00A72345"/>
    <w:rsid w:val="00A83163"/>
    <w:rsid w:val="00A919B4"/>
    <w:rsid w:val="00AB2B59"/>
    <w:rsid w:val="00AD01DD"/>
    <w:rsid w:val="00AF0B26"/>
    <w:rsid w:val="00AF247E"/>
    <w:rsid w:val="00AF6B5E"/>
    <w:rsid w:val="00B347D7"/>
    <w:rsid w:val="00B408E0"/>
    <w:rsid w:val="00B5030E"/>
    <w:rsid w:val="00BA0F12"/>
    <w:rsid w:val="00BE1213"/>
    <w:rsid w:val="00C2201A"/>
    <w:rsid w:val="00C42392"/>
    <w:rsid w:val="00C44893"/>
    <w:rsid w:val="00C674CF"/>
    <w:rsid w:val="00C908E9"/>
    <w:rsid w:val="00CB4939"/>
    <w:rsid w:val="00D01BD1"/>
    <w:rsid w:val="00D12AE7"/>
    <w:rsid w:val="00D15BA6"/>
    <w:rsid w:val="00D30AA4"/>
    <w:rsid w:val="00D33CBF"/>
    <w:rsid w:val="00D51F75"/>
    <w:rsid w:val="00D5503B"/>
    <w:rsid w:val="00D56032"/>
    <w:rsid w:val="00D769A8"/>
    <w:rsid w:val="00D852DB"/>
    <w:rsid w:val="00DA0BBE"/>
    <w:rsid w:val="00DA7CE2"/>
    <w:rsid w:val="00DC6CC7"/>
    <w:rsid w:val="00DD199D"/>
    <w:rsid w:val="00DE0035"/>
    <w:rsid w:val="00DE6D28"/>
    <w:rsid w:val="00DF4F8D"/>
    <w:rsid w:val="00E46992"/>
    <w:rsid w:val="00E557DA"/>
    <w:rsid w:val="00E70AA1"/>
    <w:rsid w:val="00E7424E"/>
    <w:rsid w:val="00E90D7D"/>
    <w:rsid w:val="00E923CF"/>
    <w:rsid w:val="00EB0968"/>
    <w:rsid w:val="00EE77AC"/>
    <w:rsid w:val="00F056D2"/>
    <w:rsid w:val="00F16214"/>
    <w:rsid w:val="00F17468"/>
    <w:rsid w:val="00F27733"/>
    <w:rsid w:val="00F5029D"/>
    <w:rsid w:val="00F65040"/>
    <w:rsid w:val="00F85B56"/>
    <w:rsid w:val="00F94B33"/>
    <w:rsid w:val="00FE5D34"/>
    <w:rsid w:val="00FE799B"/>
    <w:rsid w:val="00FF21B8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37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F371</Template>
  <TotalTime>6</TotalTime>
  <Pages>4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Tamara</dc:creator>
  <cp:lastModifiedBy>Tamara</cp:lastModifiedBy>
  <cp:revision>2</cp:revision>
  <cp:lastPrinted>2013-04-17T13:39:00Z</cp:lastPrinted>
  <dcterms:created xsi:type="dcterms:W3CDTF">2025-01-30T11:53:00Z</dcterms:created>
  <dcterms:modified xsi:type="dcterms:W3CDTF">2025-01-30T12:00:00Z</dcterms:modified>
</cp:coreProperties>
</file>